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A3D" w:rsidRDefault="00260A3D" w:rsidP="00351D14">
      <w:pPr>
        <w:jc w:val="center"/>
        <w:rPr>
          <w:b/>
        </w:rPr>
      </w:pPr>
      <w:r w:rsidRPr="00F92F29">
        <w:rPr>
          <w:b/>
        </w:rPr>
        <w:t>201</w:t>
      </w:r>
      <w:r>
        <w:rPr>
          <w:b/>
        </w:rPr>
        <w:t>..-201..</w:t>
      </w:r>
      <w:r w:rsidRPr="00F92F29">
        <w:rPr>
          <w:b/>
        </w:rPr>
        <w:t xml:space="preserve"> EĞİTİM-ÖĞRETİM YILI </w:t>
      </w:r>
      <w:r>
        <w:rPr>
          <w:b/>
        </w:rPr>
        <w:t>…………….</w:t>
      </w:r>
      <w:r w:rsidRPr="00F92F29">
        <w:rPr>
          <w:b/>
        </w:rPr>
        <w:t xml:space="preserve"> </w:t>
      </w:r>
      <w:r>
        <w:rPr>
          <w:b/>
        </w:rPr>
        <w:t xml:space="preserve">ORTAOKULU FEN BİLİMLERİ DERSİ 6/A-C </w:t>
      </w:r>
      <w:r w:rsidRPr="00F92F29">
        <w:rPr>
          <w:b/>
        </w:rPr>
        <w:t>SINIF</w:t>
      </w:r>
      <w:r>
        <w:rPr>
          <w:b/>
        </w:rPr>
        <w:t>LARI I.DÖNEM 3</w:t>
      </w:r>
      <w:r w:rsidRPr="00F92F29">
        <w:rPr>
          <w:b/>
        </w:rPr>
        <w:t>.YAZILI SINAV SORULARI</w:t>
      </w:r>
    </w:p>
    <w:p w:rsidR="00260A3D" w:rsidRPr="00F92F29" w:rsidRDefault="00260A3D" w:rsidP="00351D14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SINIF   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NO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                                TARİH     </w:t>
      </w:r>
      <w:r w:rsidRPr="00F92F29">
        <w:rPr>
          <w:b/>
        </w:rPr>
        <w:t>:</w:t>
      </w:r>
      <w:r>
        <w:rPr>
          <w:b/>
        </w:rPr>
        <w:t xml:space="preserve">  05/01/2015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7"/>
        <w:gridCol w:w="5184"/>
        <w:gridCol w:w="5896"/>
      </w:tblGrid>
      <w:tr w:rsidR="00260A3D" w:rsidTr="006D6E38">
        <w:tc>
          <w:tcPr>
            <w:tcW w:w="5427" w:type="dxa"/>
          </w:tcPr>
          <w:p w:rsidR="00260A3D" w:rsidRPr="006D6E38" w:rsidRDefault="00260A3D" w:rsidP="006D6E38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1-Aşağıdaki ifadelerin yanına  doğru ise (D) ,yanlış ise (Y) harfi yazınız.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(     ) Kanın içindeki sıvıya kan plazması denir.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(     )  Küçük kan dolaşımıyla besin ve oksijen hücrelere taşınır.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(     ) Çekirdek hücreyi yönetir.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(     ) Çizgili kaslar midemizde bulunur.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(     ) Karbondioksit ile oksijen bronşlarda yer değiştirir.</w:t>
            </w:r>
          </w:p>
          <w:p w:rsidR="00260A3D" w:rsidRPr="006D6E38" w:rsidRDefault="00260A3D" w:rsidP="006D6E38">
            <w:pPr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2-Aşağıdaki cümlelerde boş bırakılan yerleri uygun kelimelerle doldurunuz. </w:t>
            </w:r>
          </w:p>
          <w:p w:rsidR="00260A3D" w:rsidRPr="006D6E38" w:rsidRDefault="00260A3D" w:rsidP="006D6E38">
            <w:pPr>
              <w:jc w:val="center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(Öteleme, Kırmızı, Yönü, Sürat, Yoğunluk)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_ Kan hücreleri …….…………… kemik iliğinde üretilir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_ Birim zamanda alınan yola ………..……………. denir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_ Kuvvetin doğrultusu, …..…………, büyüklüğü bilinmelidir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_ …………………, birim hacimdeki madde miktarıdır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E38">
              <w:rPr>
                <w:rFonts w:ascii="Times New Roman" w:hAnsi="Times New Roman" w:cs="Times New Roman"/>
                <w:b/>
                <w:sz w:val="20"/>
                <w:szCs w:val="20"/>
              </w:rPr>
              <w:t>_ Katılar ……….………….. hareketi yapamazlar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6E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3-Aşağıda bitki ve hayvan hücresiyle ilgili çeşitli özellikler verilmiştir. </w:t>
            </w:r>
          </w:p>
          <w:p w:rsidR="00260A3D" w:rsidRPr="006D6E38" w:rsidRDefault="00260A3D" w:rsidP="006D6E38">
            <w:pPr>
              <w:pStyle w:val="ListParagraph"/>
              <w:widowControl w:val="0"/>
              <w:ind w:lef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A0"/>
            </w:tblPr>
            <w:tblGrid>
              <w:gridCol w:w="2661"/>
              <w:gridCol w:w="2266"/>
            </w:tblGrid>
            <w:tr w:rsidR="00260A3D" w:rsidRPr="00741867" w:rsidTr="00741867">
              <w:trPr>
                <w:trHeight w:val="167"/>
              </w:trPr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60A3D" w:rsidRPr="00741867" w:rsidRDefault="00260A3D" w:rsidP="006D6E38">
                  <w:pPr>
                    <w:framePr w:hSpace="141" w:wrap="around" w:vAnchor="text" w:hAnchor="text" w:y="1"/>
                    <w:widowControl w:val="0"/>
                    <w:ind w:left="-76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r w:rsidRPr="00741867">
                    <w:rPr>
                      <w:b/>
                      <w:sz w:val="20"/>
                      <w:szCs w:val="20"/>
                    </w:rPr>
                    <w:t>1. Hücre şekli köşelidir.</w:t>
                  </w:r>
                </w:p>
              </w:tc>
              <w:tc>
                <w:tcPr>
                  <w:tcW w:w="2266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60A3D" w:rsidRPr="00741867" w:rsidRDefault="00260A3D" w:rsidP="006D6E38">
                  <w:pPr>
                    <w:framePr w:hSpace="141" w:wrap="around" w:vAnchor="text" w:hAnchor="text" w:y="1"/>
                    <w:widowControl w:val="0"/>
                    <w:ind w:left="-72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  <w:r w:rsidRPr="00741867">
                    <w:rPr>
                      <w:b/>
                      <w:sz w:val="20"/>
                      <w:szCs w:val="20"/>
                    </w:rPr>
                    <w:t>2. Hücre çeperi yoktur.</w:t>
                  </w:r>
                </w:p>
              </w:tc>
            </w:tr>
            <w:tr w:rsidR="00260A3D" w:rsidRPr="00741867" w:rsidTr="00741867">
              <w:tc>
                <w:tcPr>
                  <w:tcW w:w="2661" w:type="dxa"/>
                  <w:tcBorders>
                    <w:left w:val="single" w:sz="4" w:space="0" w:color="auto"/>
                  </w:tcBorders>
                </w:tcPr>
                <w:p w:rsidR="00260A3D" w:rsidRPr="00741867" w:rsidRDefault="00260A3D" w:rsidP="006D6E38">
                  <w:pPr>
                    <w:pStyle w:val="ListParagraph"/>
                    <w:framePr w:hSpace="141" w:wrap="around" w:vAnchor="text" w:hAnchor="text" w:y="1"/>
                    <w:widowControl w:val="0"/>
                    <w:ind w:left="-76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418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 Hücre şekli yuvarlaktır.</w:t>
                  </w:r>
                </w:p>
              </w:tc>
              <w:tc>
                <w:tcPr>
                  <w:tcW w:w="2266" w:type="dxa"/>
                  <w:tcBorders>
                    <w:right w:val="single" w:sz="4" w:space="0" w:color="auto"/>
                  </w:tcBorders>
                </w:tcPr>
                <w:p w:rsidR="00260A3D" w:rsidRPr="00741867" w:rsidRDefault="00260A3D" w:rsidP="006D6E38">
                  <w:pPr>
                    <w:pStyle w:val="ListParagraph"/>
                    <w:framePr w:hSpace="141" w:wrap="around" w:vAnchor="text" w:hAnchor="text" w:y="1"/>
                    <w:widowControl w:val="0"/>
                    <w:ind w:left="-72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418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4. Kloroplast vardır.</w:t>
                  </w:r>
                </w:p>
              </w:tc>
            </w:tr>
            <w:tr w:rsidR="00260A3D" w:rsidRPr="00741867" w:rsidTr="00741867">
              <w:tc>
                <w:tcPr>
                  <w:tcW w:w="266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60A3D" w:rsidRPr="00741867" w:rsidRDefault="00260A3D" w:rsidP="006D6E38">
                  <w:pPr>
                    <w:pStyle w:val="ListParagraph"/>
                    <w:framePr w:hSpace="141" w:wrap="around" w:vAnchor="text" w:hAnchor="text" w:y="1"/>
                    <w:widowControl w:val="0"/>
                    <w:ind w:left="-76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418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5. Hücre çeperi bulunur.</w:t>
                  </w:r>
                </w:p>
              </w:tc>
              <w:tc>
                <w:tcPr>
                  <w:tcW w:w="2266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60A3D" w:rsidRPr="00741867" w:rsidRDefault="00260A3D" w:rsidP="006D6E38">
                  <w:pPr>
                    <w:pStyle w:val="ListParagraph"/>
                    <w:framePr w:hSpace="141" w:wrap="around" w:vAnchor="text" w:hAnchor="text" w:y="1"/>
                    <w:widowControl w:val="0"/>
                    <w:ind w:left="-72"/>
                    <w:suppressOverlap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4186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6. Sentrozom bulunur.</w:t>
                  </w:r>
                </w:p>
              </w:tc>
            </w:tr>
          </w:tbl>
          <w:p w:rsidR="00260A3D" w:rsidRPr="006D6E38" w:rsidRDefault="00260A3D" w:rsidP="006D6E38">
            <w:pPr>
              <w:widowControl w:val="0"/>
              <w:jc w:val="both"/>
              <w:rPr>
                <w:sz w:val="10"/>
                <w:szCs w:val="10"/>
              </w:rPr>
            </w:pPr>
          </w:p>
          <w:p w:rsidR="00260A3D" w:rsidRPr="006D6E38" w:rsidRDefault="00260A3D" w:rsidP="006D6E38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Bu özelliklerden bitki hücresi ile ilgili olanları B kutusuna, hayvan hücresiyle ilgili olanları da H kutusuna yerleştiriniz.</w:t>
            </w:r>
          </w:p>
          <w:p w:rsidR="00260A3D" w:rsidRPr="006D6E38" w:rsidRDefault="00260A3D" w:rsidP="006D6E38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 xml:space="preserve"> </w:t>
            </w:r>
          </w:p>
          <w:tbl>
            <w:tblPr>
              <w:tblW w:w="5103" w:type="dxa"/>
              <w:tblInd w:w="108" w:type="dxa"/>
              <w:tblLook w:val="00A0"/>
            </w:tblPr>
            <w:tblGrid>
              <w:gridCol w:w="2551"/>
              <w:gridCol w:w="2552"/>
            </w:tblGrid>
            <w:tr w:rsidR="00260A3D" w:rsidRPr="00F4423D" w:rsidTr="00AD2756">
              <w:tc>
                <w:tcPr>
                  <w:tcW w:w="2551" w:type="dxa"/>
                </w:tcPr>
                <w:p w:rsidR="00260A3D" w:rsidRPr="00F4423D" w:rsidRDefault="00260A3D" w:rsidP="006D6E38">
                  <w:pPr>
                    <w:framePr w:hSpace="141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</w:r>
                  <w:r w:rsidRPr="008D3BC0">
                    <w:rPr>
                      <w:sz w:val="20"/>
                      <w:szCs w:val="20"/>
                    </w:rPr>
                    <w:pict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_x0000_s1026" type="#_x0000_t16" style="width:57.75pt;height:23.8pt;mso-position-horizontal-relative:char;mso-position-vertical-relative:line" adj="2314">
                        <v:textbox style="mso-next-textbox:#_x0000_s1026"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A0"/>
                              </w:tblPr>
                              <w:tblGrid>
                                <w:gridCol w:w="349"/>
                                <w:gridCol w:w="350"/>
                                <w:gridCol w:w="350"/>
                              </w:tblGrid>
                              <w:tr w:rsidR="00260A3D" w:rsidTr="00F50315">
                                <w:tc>
                                  <w:tcPr>
                                    <w:tcW w:w="360" w:type="dxa"/>
                                  </w:tcPr>
                                  <w:p w:rsidR="00260A3D" w:rsidRDefault="00260A3D">
                                    <w:r>
                                      <w:t xml:space="preserve"> </w:t>
                                    </w:r>
                                  </w:p>
                                  <w:p w:rsidR="00260A3D" w:rsidRDefault="00260A3D">
                                    <w: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360" w:type="dxa"/>
                                  </w:tcPr>
                                  <w:p w:rsidR="00260A3D" w:rsidRDefault="00260A3D"/>
                                </w:tc>
                                <w:tc>
                                  <w:tcPr>
                                    <w:tcW w:w="360" w:type="dxa"/>
                                  </w:tcPr>
                                  <w:p w:rsidR="00260A3D" w:rsidRDefault="00260A3D"/>
                                </w:tc>
                              </w:tr>
                            </w:tbl>
                            <w:p w:rsidR="00260A3D" w:rsidRDefault="00260A3D" w:rsidP="002060CD"/>
                          </w:txbxContent>
                        </v:textbox>
                        <w10:anchorlock/>
                      </v:shape>
                    </w:pict>
                  </w:r>
                </w:p>
              </w:tc>
              <w:tc>
                <w:tcPr>
                  <w:tcW w:w="2552" w:type="dxa"/>
                </w:tcPr>
                <w:p w:rsidR="00260A3D" w:rsidRPr="00F4423D" w:rsidRDefault="00260A3D" w:rsidP="006D6E38">
                  <w:pPr>
                    <w:framePr w:hSpace="141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</w:r>
                  <w:r w:rsidRPr="008D3BC0">
                    <w:rPr>
                      <w:sz w:val="20"/>
                      <w:szCs w:val="20"/>
                    </w:rPr>
                    <w:pict>
                      <v:shape id="_x0000_s1027" type="#_x0000_t16" style="width:57.75pt;height:23.8pt;mso-position-horizontal-relative:char;mso-position-vertical-relative:line" adj="2314">
                        <v:textbox style="mso-next-textbox:#_x0000_s1027"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0A0"/>
                              </w:tblPr>
                              <w:tblGrid>
                                <w:gridCol w:w="349"/>
                                <w:gridCol w:w="350"/>
                                <w:gridCol w:w="350"/>
                              </w:tblGrid>
                              <w:tr w:rsidR="00260A3D" w:rsidTr="00F50315">
                                <w:tc>
                                  <w:tcPr>
                                    <w:tcW w:w="360" w:type="dxa"/>
                                  </w:tcPr>
                                  <w:p w:rsidR="00260A3D" w:rsidRDefault="00260A3D">
                                    <w:r>
                                      <w:t xml:space="preserve"> </w:t>
                                    </w:r>
                                  </w:p>
                                  <w:p w:rsidR="00260A3D" w:rsidRDefault="00260A3D">
                                    <w: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360" w:type="dxa"/>
                                  </w:tcPr>
                                  <w:p w:rsidR="00260A3D" w:rsidRDefault="00260A3D"/>
                                </w:tc>
                                <w:tc>
                                  <w:tcPr>
                                    <w:tcW w:w="360" w:type="dxa"/>
                                  </w:tcPr>
                                  <w:p w:rsidR="00260A3D" w:rsidRDefault="00260A3D"/>
                                </w:tc>
                              </w:tr>
                            </w:tbl>
                            <w:p w:rsidR="00260A3D" w:rsidRDefault="00260A3D" w:rsidP="002060CD"/>
                          </w:txbxContent>
                        </v:textbox>
                        <w10:anchorlock/>
                      </v:shape>
                    </w:pict>
                  </w:r>
                </w:p>
              </w:tc>
            </w:tr>
            <w:tr w:rsidR="00260A3D" w:rsidRPr="00F4423D" w:rsidTr="00AD2756">
              <w:trPr>
                <w:trHeight w:val="68"/>
              </w:trPr>
              <w:tc>
                <w:tcPr>
                  <w:tcW w:w="2551" w:type="dxa"/>
                </w:tcPr>
                <w:p w:rsidR="00260A3D" w:rsidRPr="00F4423D" w:rsidRDefault="00260A3D" w:rsidP="006D6E38">
                  <w:pPr>
                    <w:framePr w:hSpace="141" w:wrap="around" w:vAnchor="text" w:hAnchor="text" w:y="1"/>
                    <w:widowControl w:val="0"/>
                    <w:suppressOverlap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4423D">
                    <w:rPr>
                      <w:b/>
                      <w:sz w:val="20"/>
                      <w:szCs w:val="20"/>
                    </w:rPr>
                    <w:t>B Kutusu</w:t>
                  </w:r>
                </w:p>
              </w:tc>
              <w:tc>
                <w:tcPr>
                  <w:tcW w:w="2552" w:type="dxa"/>
                </w:tcPr>
                <w:p w:rsidR="00260A3D" w:rsidRPr="00F4423D" w:rsidRDefault="00260A3D" w:rsidP="006D6E38">
                  <w:pPr>
                    <w:framePr w:hSpace="141" w:wrap="around" w:vAnchor="text" w:hAnchor="text" w:y="1"/>
                    <w:widowControl w:val="0"/>
                    <w:suppressOverlap/>
                    <w:jc w:val="center"/>
                    <w:rPr>
                      <w:b/>
                      <w:sz w:val="20"/>
                      <w:szCs w:val="20"/>
                    </w:rPr>
                  </w:pPr>
                  <w:r w:rsidRPr="00F4423D">
                    <w:rPr>
                      <w:b/>
                      <w:sz w:val="20"/>
                      <w:szCs w:val="20"/>
                    </w:rPr>
                    <w:t>H Kutusu</w:t>
                  </w:r>
                </w:p>
              </w:tc>
            </w:tr>
          </w:tbl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4-   I-İsteğimiz ile çalışır .        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      II-Hızlı kasılır, çabuk yorulur.   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      III-İskelet sistemimizde bulunur. 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  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  <w:u w:val="single"/>
              </w:rPr>
            </w:pPr>
            <w:r w:rsidRPr="006D6E38">
              <w:rPr>
                <w:b/>
                <w:sz w:val="22"/>
                <w:szCs w:val="22"/>
              </w:rPr>
              <w:t xml:space="preserve">Yukarıdaki ifadeler hangisi için </w:t>
            </w:r>
            <w:r w:rsidRPr="006D6E38">
              <w:rPr>
                <w:b/>
                <w:sz w:val="22"/>
                <w:szCs w:val="22"/>
                <w:u w:val="single"/>
              </w:rPr>
              <w:t>doğrudur?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A) Çizgili kas                       B) Düz kas     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C) Kalp  kası                       D) Mide kası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13- Yol – zaman grafiği şekildeki gibi olan hareketlinin sürati kaç m/s’dir?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28" type="#_x0000_t75" alt="http://www.testimiz.com/6/rsm/kuvvet_7.png" style="position:absolute;margin-left:90.3pt;margin-top:-38.15pt;width:170.65pt;height:81.3pt;z-index:251657728;visibility:visible">
                  <v:imagedata r:id="rId5" o:title=""/>
                  <w10:wrap type="square"/>
                </v:shape>
              </w:pict>
            </w:r>
            <w:r w:rsidRPr="006D6E38">
              <w:rPr>
                <w:b/>
                <w:sz w:val="22"/>
                <w:szCs w:val="22"/>
              </w:rPr>
              <w:t>A) 12                 B) 6                   C) 3                 D) 2</w: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14-</w:t>
            </w:r>
            <w:r w:rsidRPr="006D6E38">
              <w:rPr>
                <w:b/>
                <w:bCs/>
                <w:sz w:val="22"/>
                <w:szCs w:val="22"/>
              </w:rPr>
              <w:t xml:space="preserve"> Aşağıdaki boşluklardaki doğru ifadelerin karşısına X işareti bırakınız.</w:t>
            </w:r>
          </w:p>
          <w:tbl>
            <w:tblPr>
              <w:tblpPr w:leftFromText="141" w:rightFromText="141" w:vertAnchor="text" w:horzAnchor="margin" w:tblpY="156"/>
              <w:tblW w:w="48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35"/>
              <w:gridCol w:w="632"/>
              <w:gridCol w:w="657"/>
              <w:gridCol w:w="595"/>
            </w:tblGrid>
            <w:tr w:rsidR="00260A3D" w:rsidRPr="00E1049A" w:rsidTr="00AD2756">
              <w:trPr>
                <w:trHeight w:val="76"/>
              </w:trPr>
              <w:tc>
                <w:tcPr>
                  <w:tcW w:w="2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MADDE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Katı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Sıvı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Gaz</w:t>
                  </w:r>
                </w:p>
              </w:tc>
            </w:tr>
            <w:tr w:rsidR="00260A3D" w:rsidRPr="00E1049A" w:rsidTr="00AD2756">
              <w:trPr>
                <w:trHeight w:val="222"/>
              </w:trPr>
              <w:tc>
                <w:tcPr>
                  <w:tcW w:w="2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E1049A" w:rsidRDefault="00260A3D" w:rsidP="00E1049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Akışkandırlar.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260A3D" w:rsidRPr="00E1049A" w:rsidTr="00AD2756">
              <w:trPr>
                <w:trHeight w:val="146"/>
              </w:trPr>
              <w:tc>
                <w:tcPr>
                  <w:tcW w:w="2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E1049A" w:rsidRDefault="00260A3D" w:rsidP="00E1049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Belirli bir şekli vardır.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260A3D" w:rsidRPr="00E1049A" w:rsidTr="00AD2756">
              <w:trPr>
                <w:trHeight w:val="222"/>
              </w:trPr>
              <w:tc>
                <w:tcPr>
                  <w:tcW w:w="2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E1049A" w:rsidRDefault="00260A3D" w:rsidP="00E1049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Belirli bir hacmi vardır.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260A3D" w:rsidRPr="00E1049A" w:rsidTr="00AD2756">
              <w:trPr>
                <w:trHeight w:val="218"/>
              </w:trPr>
              <w:tc>
                <w:tcPr>
                  <w:tcW w:w="2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E1049A" w:rsidRDefault="00260A3D" w:rsidP="00E1049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Öteleme hareketi yapar.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260A3D" w:rsidRPr="00E1049A" w:rsidTr="00AD2756">
              <w:trPr>
                <w:trHeight w:val="218"/>
              </w:trPr>
              <w:tc>
                <w:tcPr>
                  <w:tcW w:w="2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E1049A" w:rsidRDefault="00260A3D" w:rsidP="00E1049A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E1049A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Titreşim hareketi yapar.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E1049A" w:rsidRDefault="00260A3D" w:rsidP="00E1049A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ind w:right="-393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15-</w:t>
            </w:r>
            <w:r w:rsidRPr="006D6E38">
              <w:rPr>
                <w:b/>
                <w:bCs/>
                <w:sz w:val="22"/>
                <w:szCs w:val="22"/>
              </w:rPr>
              <w:t xml:space="preserve">Meral performans ödevi olan poster çalışması için </w:t>
            </w:r>
          </w:p>
          <w:p w:rsidR="00260A3D" w:rsidRPr="006D6E38" w:rsidRDefault="00260A3D" w:rsidP="006D6E38">
            <w:pPr>
              <w:spacing w:line="240" w:lineRule="atLeast"/>
              <w:ind w:right="-393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 xml:space="preserve">katı, sıvı ve gaz modelleri hazırlıyor. Hazırladığı </w:t>
            </w:r>
          </w:p>
          <w:p w:rsidR="00260A3D" w:rsidRPr="006D6E38" w:rsidRDefault="00260A3D" w:rsidP="006D6E38">
            <w:pPr>
              <w:spacing w:line="240" w:lineRule="atLeast"/>
              <w:ind w:right="-393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modellerin hangilerinin katı, sıvı veya gaz olduklarını belirtmesi gerekmektedir.</w:t>
            </w:r>
          </w:p>
          <w:p w:rsidR="00260A3D" w:rsidRPr="006D6E38" w:rsidRDefault="00260A3D" w:rsidP="006D6E38">
            <w:pPr>
              <w:spacing w:line="240" w:lineRule="atLeast"/>
              <w:ind w:right="-393"/>
              <w:rPr>
                <w:b/>
                <w:bCs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34" o:spid="_x0000_s1029" type="#_x0000_t75" style="position:absolute;margin-left:-.2pt;margin-top:-.45pt;width:243.2pt;height:74.65pt;z-index:-251657728;visibility:visible">
                  <v:imagedata r:id="rId6" o:title=""/>
                </v:shape>
              </w:pict>
            </w:r>
          </w:p>
          <w:p w:rsidR="00260A3D" w:rsidRPr="006D6E38" w:rsidRDefault="00260A3D" w:rsidP="006D6E38">
            <w:pPr>
              <w:spacing w:line="240" w:lineRule="atLeast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ind w:right="-393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40" w:lineRule="atLeast"/>
              <w:ind w:right="-393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Buna göre, sizce Meral’in hazırladığı performans </w:t>
            </w:r>
          </w:p>
          <w:p w:rsidR="00260A3D" w:rsidRPr="006D6E38" w:rsidRDefault="00260A3D" w:rsidP="006D6E38">
            <w:pPr>
              <w:spacing w:line="240" w:lineRule="atLeast"/>
              <w:ind w:right="-393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ödevinin doğru olabilmesi için 1.model, 2.model ve </w:t>
            </w:r>
          </w:p>
          <w:p w:rsidR="00260A3D" w:rsidRPr="006D6E38" w:rsidRDefault="00260A3D" w:rsidP="006D6E38">
            <w:pPr>
              <w:spacing w:line="240" w:lineRule="atLeast"/>
              <w:ind w:right="-393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3.model yerine aşağıdakilerden hangisinin </w:t>
            </w:r>
          </w:p>
          <w:p w:rsidR="00260A3D" w:rsidRPr="006D6E38" w:rsidRDefault="00260A3D" w:rsidP="006D6E38">
            <w:pPr>
              <w:spacing w:line="240" w:lineRule="atLeast"/>
              <w:ind w:right="-393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yazılması </w:t>
            </w:r>
            <w:r w:rsidRPr="006D6E38">
              <w:rPr>
                <w:b/>
                <w:sz w:val="22"/>
                <w:szCs w:val="22"/>
                <w:u w:val="single"/>
              </w:rPr>
              <w:t>uygun olur</w:t>
            </w:r>
            <w:r w:rsidRPr="006D6E38">
              <w:rPr>
                <w:b/>
                <w:sz w:val="22"/>
                <w:szCs w:val="22"/>
              </w:rPr>
              <w:t>?</w:t>
            </w:r>
          </w:p>
          <w:p w:rsidR="00260A3D" w:rsidRPr="006D6E38" w:rsidRDefault="00260A3D" w:rsidP="006D6E38">
            <w:pPr>
              <w:spacing w:line="240" w:lineRule="atLeast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        </w:t>
            </w:r>
            <w:r w:rsidRPr="006D6E38">
              <w:rPr>
                <w:b/>
                <w:sz w:val="22"/>
                <w:szCs w:val="22"/>
                <w:u w:val="single"/>
              </w:rPr>
              <w:t>1.Model</w:t>
            </w:r>
            <w:r w:rsidRPr="006D6E38">
              <w:rPr>
                <w:b/>
                <w:sz w:val="22"/>
                <w:szCs w:val="22"/>
              </w:rPr>
              <w:tab/>
              <w:t xml:space="preserve">              </w:t>
            </w:r>
            <w:r w:rsidRPr="006D6E38">
              <w:rPr>
                <w:b/>
                <w:sz w:val="22"/>
                <w:szCs w:val="22"/>
                <w:u w:val="single"/>
              </w:rPr>
              <w:t>2.Model</w:t>
            </w:r>
            <w:r w:rsidRPr="006D6E38">
              <w:rPr>
                <w:b/>
                <w:sz w:val="22"/>
                <w:szCs w:val="22"/>
              </w:rPr>
              <w:t xml:space="preserve">             </w:t>
            </w:r>
            <w:r w:rsidRPr="006D6E38">
              <w:rPr>
                <w:b/>
                <w:sz w:val="22"/>
                <w:szCs w:val="22"/>
                <w:u w:val="single"/>
              </w:rPr>
              <w:t>3.Model</w:t>
            </w:r>
            <w:r w:rsidRPr="006D6E38">
              <w:rPr>
                <w:b/>
                <w:sz w:val="22"/>
                <w:szCs w:val="22"/>
              </w:rPr>
              <w:tab/>
            </w:r>
          </w:p>
          <w:p w:rsidR="00260A3D" w:rsidRPr="006D6E38" w:rsidRDefault="00260A3D" w:rsidP="006D6E38">
            <w:pPr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A)       Sıvı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Katı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  Sıvı</w:t>
            </w:r>
          </w:p>
          <w:p w:rsidR="00260A3D" w:rsidRPr="006D6E38" w:rsidRDefault="00260A3D" w:rsidP="006D6E38">
            <w:pPr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B)       Sıvı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Sıvı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  Gaz</w:t>
            </w:r>
          </w:p>
          <w:p w:rsidR="00260A3D" w:rsidRPr="006D6E38" w:rsidRDefault="00260A3D" w:rsidP="006D6E38">
            <w:pPr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C)       Sıvı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Katı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  Gaz</w:t>
            </w:r>
          </w:p>
          <w:p w:rsidR="00260A3D" w:rsidRPr="006D6E38" w:rsidRDefault="00260A3D" w:rsidP="006D6E38">
            <w:pPr>
              <w:spacing w:line="240" w:lineRule="atLeast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D)      Katı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Gaz</w:t>
            </w:r>
            <w:r w:rsidRPr="006D6E38">
              <w:rPr>
                <w:b/>
                <w:bCs/>
                <w:sz w:val="22"/>
                <w:szCs w:val="22"/>
              </w:rPr>
              <w:tab/>
            </w:r>
            <w:r w:rsidRPr="006D6E38">
              <w:rPr>
                <w:b/>
                <w:bCs/>
                <w:sz w:val="22"/>
                <w:szCs w:val="22"/>
              </w:rPr>
              <w:tab/>
              <w:t xml:space="preserve">      Sıvı</w:t>
            </w:r>
          </w:p>
        </w:tc>
        <w:tc>
          <w:tcPr>
            <w:tcW w:w="5269" w:type="dxa"/>
          </w:tcPr>
          <w:p w:rsidR="00260A3D" w:rsidRPr="006D6E38" w:rsidRDefault="00260A3D" w:rsidP="006D6E38">
            <w:pPr>
              <w:jc w:val="both"/>
              <w:rPr>
                <w:b/>
                <w:spacing w:val="-1"/>
                <w:sz w:val="22"/>
                <w:szCs w:val="22"/>
              </w:rPr>
            </w:pPr>
            <w:r w:rsidRPr="006D6E38">
              <w:rPr>
                <w:b/>
                <w:spacing w:val="-1"/>
                <w:sz w:val="22"/>
                <w:szCs w:val="22"/>
              </w:rPr>
              <w:t xml:space="preserve">5-Akciğerlerde, oksijen ve karbondioksit alışverişi, aşağıda verilen hangi yapı </w:t>
            </w:r>
            <w:r w:rsidRPr="006D6E38">
              <w:rPr>
                <w:b/>
                <w:spacing w:val="-1"/>
                <w:sz w:val="22"/>
                <w:szCs w:val="22"/>
              </w:rPr>
              <w:tab/>
              <w:t>çiftlerinin arasında gerçekleşir?</w:t>
            </w:r>
          </w:p>
          <w:p w:rsidR="00260A3D" w:rsidRPr="006D6E38" w:rsidRDefault="00260A3D" w:rsidP="006D6E38">
            <w:pPr>
              <w:jc w:val="both"/>
              <w:rPr>
                <w:b/>
                <w:spacing w:val="-1"/>
                <w:sz w:val="22"/>
                <w:szCs w:val="22"/>
              </w:rPr>
            </w:pPr>
          </w:p>
          <w:p w:rsidR="00260A3D" w:rsidRPr="006D6E38" w:rsidRDefault="00260A3D" w:rsidP="006D6E38">
            <w:pPr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spacing w:val="-1"/>
                <w:sz w:val="22"/>
                <w:szCs w:val="22"/>
              </w:rPr>
              <w:t>A) Alveol  – Bronş</w:t>
            </w:r>
            <w:r w:rsidRPr="006D6E38">
              <w:rPr>
                <w:b/>
                <w:spacing w:val="-1"/>
                <w:sz w:val="22"/>
                <w:szCs w:val="22"/>
              </w:rPr>
              <w:tab/>
              <w:t xml:space="preserve">             B) Alveol–Kılcal damar   </w:t>
            </w:r>
          </w:p>
          <w:p w:rsidR="00260A3D" w:rsidRPr="006D6E38" w:rsidRDefault="00260A3D" w:rsidP="006D6E38">
            <w:pPr>
              <w:rPr>
                <w:b/>
                <w:spacing w:val="-1"/>
                <w:sz w:val="22"/>
                <w:szCs w:val="22"/>
              </w:rPr>
            </w:pPr>
            <w:r w:rsidRPr="006D6E38">
              <w:rPr>
                <w:b/>
                <w:spacing w:val="-1"/>
                <w:sz w:val="22"/>
                <w:szCs w:val="22"/>
              </w:rPr>
              <w:t>C) Bronş – Bronşçuk                D) Bronş–Kılcal damar</w:t>
            </w:r>
          </w:p>
          <w:p w:rsidR="00260A3D" w:rsidRPr="006D6E38" w:rsidRDefault="00260A3D" w:rsidP="006D6E38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6D6E38">
              <w:rPr>
                <w:b/>
                <w:bCs/>
                <w:sz w:val="22"/>
                <w:szCs w:val="22"/>
              </w:rPr>
              <w:t>6-</w:t>
            </w:r>
            <w:r w:rsidRPr="006D6E38">
              <w:rPr>
                <w:b/>
                <w:sz w:val="22"/>
                <w:szCs w:val="22"/>
              </w:rPr>
              <w:t xml:space="preserve"> Kan hücrelerinin görevleri aşağıdakilerden hangisinde </w:t>
            </w:r>
            <w:r w:rsidRPr="006D6E38">
              <w:rPr>
                <w:b/>
                <w:sz w:val="22"/>
                <w:szCs w:val="22"/>
                <w:u w:val="single"/>
              </w:rPr>
              <w:t>doğru verilmiştir?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 xml:space="preserve">          </w:t>
            </w:r>
            <w:r w:rsidRPr="006D6E38">
              <w:rPr>
                <w:b/>
                <w:sz w:val="20"/>
                <w:szCs w:val="20"/>
                <w:u w:val="single"/>
              </w:rPr>
              <w:t xml:space="preserve">Alyuvar  </w:t>
            </w:r>
            <w:r w:rsidRPr="006D6E38">
              <w:rPr>
                <w:b/>
                <w:sz w:val="20"/>
                <w:szCs w:val="20"/>
              </w:rPr>
              <w:t xml:space="preserve">               </w:t>
            </w:r>
            <w:r w:rsidRPr="006D6E38">
              <w:rPr>
                <w:b/>
                <w:sz w:val="20"/>
                <w:szCs w:val="20"/>
                <w:u w:val="single"/>
              </w:rPr>
              <w:t xml:space="preserve">Akyuvar </w:t>
            </w:r>
            <w:r w:rsidRPr="006D6E38">
              <w:rPr>
                <w:b/>
                <w:sz w:val="20"/>
                <w:szCs w:val="20"/>
              </w:rPr>
              <w:t xml:space="preserve">             </w:t>
            </w:r>
            <w:r w:rsidRPr="006D6E38">
              <w:rPr>
                <w:b/>
                <w:sz w:val="20"/>
                <w:szCs w:val="20"/>
                <w:u w:val="single"/>
              </w:rPr>
              <w:t>Kan pulcukları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A)Oksijen taşıma - Vücut savunması - Kanın pıhtılaşması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B)Kanın pıhtılaşması -Vücut savunması - Gaz taşınması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C)Oksijen taşıma- Kanın pıhtılaşması-Vücut savunması                     D)Vücut  Savunması - Gaz  taşınması - Kanın pıhtılaşması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7-Sol Karıncık -………I….… - Organ atardamarları - Alt ve üst ana toplardamarları - …………II……….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Yukarıdaki ‘Büyük Dolaşım’ ın gerçekleşme sırasında I ve II nolu yerlere aşağıdakilerden hangisi gelmelidir?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A)   I- Aort ,     II-Akciğer atardamarı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B)   I- Akciğer toplardamarı ,     II-Aort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C)   I- Aort ,     II-Sağ kulakçık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D)   I- Sol kulakçık ,     II- Akciğer atardamarı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:rsidR="00260A3D" w:rsidRPr="006D6E38" w:rsidRDefault="00260A3D" w:rsidP="006D6E38">
            <w:pPr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8-</w:t>
            </w:r>
            <w:r w:rsidRPr="006D6E38">
              <w:rPr>
                <w:b/>
                <w:sz w:val="22"/>
                <w:szCs w:val="22"/>
              </w:rPr>
              <w:t xml:space="preserve"> Trafik kazasında yaralanan Aylin için 0 Rh(+) kana ihtiyaç vardır. Buna göre aşağıdaki kan gruplarından hangisine sahip kişi Aylin’e kan </w:t>
            </w:r>
            <w:r w:rsidRPr="006D6E38">
              <w:rPr>
                <w:b/>
                <w:sz w:val="22"/>
                <w:szCs w:val="22"/>
                <w:u w:val="single"/>
              </w:rPr>
              <w:t>verebilir?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A) A Rh+         B) B Rh-       C) O Rh+       D) AB Rh+</w:t>
            </w:r>
          </w:p>
          <w:p w:rsidR="00260A3D" w:rsidRPr="006D6E38" w:rsidRDefault="00260A3D" w:rsidP="006D6E38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260A3D" w:rsidRPr="006D6E38" w:rsidRDefault="00260A3D" w:rsidP="006D6E38">
            <w:pPr>
              <w:contextualSpacing/>
              <w:rPr>
                <w:b/>
                <w:sz w:val="20"/>
                <w:szCs w:val="20"/>
              </w:rPr>
            </w:pPr>
            <w:r w:rsidRPr="006D6E38">
              <w:rPr>
                <w:b/>
                <w:bCs/>
                <w:sz w:val="22"/>
                <w:szCs w:val="22"/>
              </w:rPr>
              <w:t xml:space="preserve">9- </w:t>
            </w:r>
            <w:r w:rsidRPr="006D6E38">
              <w:rPr>
                <w:b/>
                <w:sz w:val="20"/>
                <w:szCs w:val="20"/>
              </w:rPr>
              <w:t>Şekildeki A cismine etki eden net kuvvet kaç N’dur?</w:t>
            </w:r>
          </w:p>
          <w:p w:rsidR="00260A3D" w:rsidRPr="006D6E38" w:rsidRDefault="00260A3D" w:rsidP="006D6E3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</w:rPr>
              <w:object w:dxaOrig="2895" w:dyaOrig="1605">
                <v:shape id="_x0000_i1027" type="#_x0000_t75" style="width:240pt;height:71.25pt" o:ole="">
                  <v:imagedata r:id="rId7" o:title=""/>
                </v:shape>
                <o:OLEObject Type="Embed" ProgID="Paint.Picture" ShapeID="_x0000_i1027" DrawAspect="Content" ObjectID="_1482000121" r:id="rId8"/>
              </w:object>
            </w:r>
          </w:p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A) 3 N               B) 17 N              C) 7 N              D) 33 N</w:t>
            </w:r>
          </w:p>
          <w:p w:rsidR="00260A3D" w:rsidRPr="006D6E38" w:rsidRDefault="00260A3D" w:rsidP="006D6E38">
            <w:pPr>
              <w:rPr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16-</w:t>
            </w:r>
          </w:p>
          <w:p w:rsidR="00260A3D" w:rsidRPr="006D6E38" w:rsidRDefault="00260A3D" w:rsidP="006D6E38">
            <w:pPr>
              <w:rPr>
                <w:sz w:val="22"/>
                <w:szCs w:val="22"/>
              </w:rPr>
            </w:pPr>
            <w:r w:rsidRPr="006D6E38">
              <w:rPr>
                <w:rFonts w:cs="Calibri"/>
                <w:noProof/>
                <w:sz w:val="18"/>
                <w:szCs w:val="18"/>
              </w:rPr>
              <w:pict>
                <v:shape id="Resim 26" o:spid="_x0000_i1028" type="#_x0000_t75" style="width:237pt;height:49.5pt;visibility:visible">
                  <v:imagedata r:id="rId9" o:title=""/>
                </v:shape>
              </w:pict>
            </w:r>
          </w:p>
          <w:p w:rsidR="00260A3D" w:rsidRPr="006D6E38" w:rsidRDefault="00260A3D" w:rsidP="006D6E3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Yukarıdaki hal değişim şeması ile ilgili olarak aşağıdaki bilgilerden hangisi </w:t>
            </w:r>
            <w:r w:rsidRPr="006D6E38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260A3D" w:rsidRPr="006D6E38" w:rsidRDefault="00260A3D" w:rsidP="006D6E38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  <w:p w:rsidR="00260A3D" w:rsidRPr="006D6E38" w:rsidRDefault="00260A3D" w:rsidP="006D6E38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A) 1 numaralı olaydan sonra tanecik hızı artar.</w:t>
            </w:r>
          </w:p>
          <w:p w:rsidR="00260A3D" w:rsidRPr="006D6E38" w:rsidRDefault="00260A3D" w:rsidP="006D6E38">
            <w:pPr>
              <w:contextualSpacing/>
              <w:jc w:val="both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B) 2 numaralı olaydan sonra tanecikler arası mesafe artar.</w:t>
            </w:r>
          </w:p>
          <w:p w:rsidR="00260A3D" w:rsidRPr="006D6E38" w:rsidRDefault="00260A3D" w:rsidP="006D6E38">
            <w:pPr>
              <w:contextualSpacing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C) 3 numaralı olaydan sonra tanecikler hızlı ve</w:t>
            </w:r>
          </w:p>
          <w:p w:rsidR="00260A3D" w:rsidRPr="006D6E38" w:rsidRDefault="00260A3D" w:rsidP="006D6E38">
            <w:pPr>
              <w:contextualSpacing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düzensizdir.</w:t>
            </w:r>
          </w:p>
          <w:p w:rsidR="00260A3D" w:rsidRPr="006D6E38" w:rsidRDefault="00260A3D" w:rsidP="006D6E38">
            <w:pPr>
              <w:jc w:val="both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D) 4 numaralı olaydan sonra tanecikler daha düzenli olur.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17-Aşağıdaki boşluklardaki doğru ifadelerin karşısına X işareti bırakınız.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(F.D- Fiziksel Değişim,   K.D- Kimyasal Değişim)</w:t>
            </w:r>
          </w:p>
          <w:tbl>
            <w:tblPr>
              <w:tblpPr w:leftFromText="141" w:rightFromText="141" w:vertAnchor="text" w:horzAnchor="margin" w:tblpXSpec="right" w:tblpY="3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66"/>
              <w:gridCol w:w="1077"/>
              <w:gridCol w:w="1015"/>
            </w:tblGrid>
            <w:tr w:rsidR="00260A3D" w:rsidRPr="00696022" w:rsidTr="00696022">
              <w:trPr>
                <w:trHeight w:val="349"/>
              </w:trPr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315F8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Gözlenen O</w:t>
                  </w:r>
                  <w:r w:rsidRPr="00696022">
                    <w:rPr>
                      <w:rFonts w:ascii="Times New Roman" w:hAnsi="Times New Roman"/>
                      <w:b/>
                    </w:rPr>
                    <w:t>lay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315F8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96022">
                    <w:rPr>
                      <w:rFonts w:ascii="Times New Roman" w:hAnsi="Times New Roman"/>
                      <w:b/>
                    </w:rPr>
                    <w:t>F.D</w:t>
                  </w: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315F8B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96022">
                    <w:rPr>
                      <w:rFonts w:ascii="Times New Roman" w:hAnsi="Times New Roman"/>
                      <w:b/>
                    </w:rPr>
                    <w:t>K.D</w:t>
                  </w:r>
                </w:p>
              </w:tc>
            </w:tr>
            <w:tr w:rsidR="00260A3D" w:rsidRPr="00696022" w:rsidTr="00696022">
              <w:trPr>
                <w:trHeight w:val="345"/>
              </w:trPr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315F8B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Dondurmanın erimesi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260A3D" w:rsidRPr="00696022" w:rsidTr="00696022">
              <w:trPr>
                <w:trHeight w:val="355"/>
              </w:trPr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315F8B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Elmanın çürümesi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260A3D" w:rsidRPr="00696022" w:rsidTr="00696022">
              <w:trPr>
                <w:trHeight w:val="351"/>
              </w:trPr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315F8B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Odunun kırılması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260A3D" w:rsidRPr="00696022" w:rsidTr="00696022">
              <w:trPr>
                <w:trHeight w:val="346"/>
              </w:trPr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315F8B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Kolonyanın buharlaşması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260A3D" w:rsidRPr="00696022" w:rsidTr="001D3CF3">
              <w:trPr>
                <w:trHeight w:val="343"/>
              </w:trPr>
              <w:tc>
                <w:tcPr>
                  <w:tcW w:w="2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315F8B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315F8B">
                    <w:rPr>
                      <w:rFonts w:ascii="Times New Roman" w:hAnsi="Times New Roman"/>
                      <w:b/>
                    </w:rPr>
                    <w:t>Mumun yanması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0A3D" w:rsidRPr="00696022" w:rsidRDefault="00260A3D" w:rsidP="00696022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D6E38">
              <w:rPr>
                <w:b/>
                <w:bCs/>
                <w:sz w:val="22"/>
                <w:szCs w:val="22"/>
              </w:rPr>
              <w:t>18-</w:t>
            </w:r>
          </w:p>
          <w:p w:rsidR="00260A3D" w:rsidRPr="006D6E38" w:rsidRDefault="00260A3D" w:rsidP="006D6E38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D6E38">
              <w:rPr>
                <w:noProof/>
                <w:sz w:val="22"/>
                <w:szCs w:val="22"/>
              </w:rPr>
              <w:pict>
                <v:shape id="Resim 1" o:spid="_x0000_i1029" type="#_x0000_t75" style="width:248.25pt;height:183pt;visibility:visible">
                  <v:imagedata r:id="rId10" o:title=""/>
                </v:shape>
              </w:pict>
            </w:r>
          </w:p>
        </w:tc>
        <w:tc>
          <w:tcPr>
            <w:tcW w:w="5224" w:type="dxa"/>
          </w:tcPr>
          <w:p w:rsidR="00260A3D" w:rsidRPr="006D6E38" w:rsidRDefault="00260A3D" w:rsidP="006D6E38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102" o:spid="_x0000_s1030" type="#_x0000_t75" style="position:absolute;margin-left:339.8pt;margin-top:114.85pt;width:200.2pt;height:47.15pt;z-index:-251660800;visibility:visible;mso-position-horizontal-relative:text;mso-position-vertical-relative:text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01" o:spid="_x0000_s1031" type="#_x0000_t75" style="position:absolute;margin-left:339.8pt;margin-top:114.85pt;width:200.2pt;height:47.15pt;z-index:-251661824;visibility:visible;mso-position-horizontal-relative:text;mso-position-vertical-relative:text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94" o:spid="_x0000_s1032" type="#_x0000_t75" alt="araba" style="position:absolute;margin-left:24.1pt;margin-top:3.05pt;width:225.2pt;height:55.2pt;z-index:-251662848;visibility:visible;mso-position-horizontal-relative:text;mso-position-vertical-relative:text">
                  <v:imagedata r:id="rId12" o:title=""/>
                </v:shape>
              </w:pict>
            </w:r>
            <w:r w:rsidRPr="006D6E38">
              <w:rPr>
                <w:b/>
                <w:sz w:val="22"/>
                <w:szCs w:val="22"/>
              </w:rPr>
              <w:t>10-</w:t>
            </w:r>
          </w:p>
          <w:p w:rsidR="00260A3D" w:rsidRPr="006D6E38" w:rsidRDefault="00260A3D" w:rsidP="006D6E38">
            <w:pPr>
              <w:rPr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 xml:space="preserve">Şekildeki oyuncak kamyonlara ok ile gösterilen yönlerde </w:t>
            </w:r>
            <w:r w:rsidRPr="006D6E38">
              <w:rPr>
                <w:rFonts w:ascii="Times New Roman" w:hAnsi="Times New Roman"/>
                <w:b/>
                <w:u w:val="single"/>
              </w:rPr>
              <w:t>eşit büyüklükte</w:t>
            </w:r>
            <w:r w:rsidRPr="006D6E38">
              <w:rPr>
                <w:rFonts w:ascii="Times New Roman" w:hAnsi="Times New Roman"/>
                <w:b/>
              </w:rPr>
              <w:t xml:space="preserve"> kuvvetler uygulanıyor.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>Kamyonların hareketleri için aşağıdakilerden hangisi doğrudur?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ab/>
              <w:t xml:space="preserve">       </w:t>
            </w:r>
            <w:r w:rsidRPr="006D6E38">
              <w:rPr>
                <w:rFonts w:ascii="Times New Roman" w:hAnsi="Times New Roman"/>
                <w:b/>
                <w:u w:val="single"/>
              </w:rPr>
              <w:t>1</w:t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  <w:u w:val="single"/>
              </w:rPr>
              <w:t>2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>A) Sabit süratle gider</w:t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  <w:t>Sabit süratle gider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>B) Sabit süratle gider</w:t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  <w:t xml:space="preserve">Durur  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>C) Durur</w:t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  <w:t>Durur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 w:rsidRPr="006D6E38">
              <w:rPr>
                <w:rFonts w:ascii="Times New Roman" w:hAnsi="Times New Roman"/>
                <w:b/>
              </w:rPr>
              <w:t>D) Durur</w:t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</w:r>
            <w:r w:rsidRPr="006D6E38">
              <w:rPr>
                <w:rFonts w:ascii="Times New Roman" w:hAnsi="Times New Roman"/>
                <w:b/>
              </w:rPr>
              <w:tab/>
              <w:t>Sabit süratle gider</w:t>
            </w: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</w:p>
          <w:p w:rsidR="00260A3D" w:rsidRPr="006D6E38" w:rsidRDefault="00260A3D" w:rsidP="006D6E38">
            <w:pPr>
              <w:pStyle w:val="NoSpacing"/>
              <w:jc w:val="both"/>
              <w:rPr>
                <w:rFonts w:ascii="Times New Roman" w:hAnsi="Times New Roman"/>
                <w:b/>
              </w:rPr>
            </w:pPr>
            <w:r>
              <w:rPr>
                <w:noProof/>
                <w:lang w:eastAsia="tr-TR"/>
              </w:rPr>
              <w:pict>
                <v:shape id="_x0000_s1033" type="#_x0000_t75" style="position:absolute;left:0;text-align:left;margin-left:24.3pt;margin-top:0;width:3in;height:54pt;z-index:-251659776">
                  <v:imagedata r:id="rId13" o:title=""/>
                </v:shape>
              </w:pict>
            </w:r>
            <w:r w:rsidRPr="006D6E38">
              <w:rPr>
                <w:rFonts w:ascii="Times New Roman" w:hAnsi="Times New Roman"/>
                <w:b/>
              </w:rPr>
              <w:t>11-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jc w:val="both"/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>Aylin yol kenarında arkadaşını beklerken, Sıla bisikleti ile, arkasından havlayan köpekten hızlanarak kaçmaktadır. Bisikletlere uygulanan kuvvetler hakkında ne söylenebilir?</w:t>
            </w:r>
          </w:p>
          <w:p w:rsidR="00260A3D" w:rsidRPr="006D6E38" w:rsidRDefault="00260A3D" w:rsidP="006D6E38">
            <w:pPr>
              <w:jc w:val="both"/>
              <w:rPr>
                <w:b/>
                <w:sz w:val="20"/>
                <w:szCs w:val="20"/>
              </w:rPr>
            </w:pPr>
          </w:p>
          <w:p w:rsidR="00260A3D" w:rsidRPr="006D6E38" w:rsidRDefault="00260A3D" w:rsidP="006D6E38">
            <w:pPr>
              <w:rPr>
                <w:b/>
                <w:sz w:val="20"/>
                <w:szCs w:val="20"/>
                <w:u w:val="single"/>
              </w:rPr>
            </w:pPr>
            <w:r w:rsidRPr="006D6E38">
              <w:rPr>
                <w:b/>
                <w:sz w:val="20"/>
                <w:szCs w:val="20"/>
              </w:rPr>
              <w:t xml:space="preserve">         </w:t>
            </w:r>
            <w:r w:rsidRPr="006D6E38">
              <w:rPr>
                <w:b/>
                <w:sz w:val="20"/>
                <w:szCs w:val="20"/>
                <w:u w:val="single"/>
              </w:rPr>
              <w:t>Aylin’in bisikleti</w:t>
            </w:r>
            <w:r w:rsidRPr="006D6E38">
              <w:rPr>
                <w:b/>
                <w:sz w:val="20"/>
                <w:szCs w:val="20"/>
              </w:rPr>
              <w:t xml:space="preserve">                     </w:t>
            </w:r>
            <w:r w:rsidRPr="006D6E38">
              <w:rPr>
                <w:b/>
                <w:sz w:val="20"/>
                <w:szCs w:val="20"/>
                <w:u w:val="single"/>
              </w:rPr>
              <w:t xml:space="preserve">Sıla’nın bisikleti     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 xml:space="preserve">A) Dengelenmiş kuvvetler          Dengelenmiş kuvvetler   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 xml:space="preserve">B) Dengelenmemiş kuvvetler     Dengelenmemiş kuvvetler 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 xml:space="preserve">C) Dengelenmiş kuvvetler          Dengelenmemiş kuvvetler </w:t>
            </w:r>
          </w:p>
          <w:p w:rsidR="00260A3D" w:rsidRPr="006D6E38" w:rsidRDefault="00260A3D" w:rsidP="006D6E38">
            <w:pPr>
              <w:rPr>
                <w:b/>
                <w:sz w:val="20"/>
                <w:szCs w:val="20"/>
              </w:rPr>
            </w:pPr>
            <w:r w:rsidRPr="006D6E38">
              <w:rPr>
                <w:b/>
                <w:sz w:val="20"/>
                <w:szCs w:val="20"/>
              </w:rPr>
              <w:t xml:space="preserve">D) Dengelenmemiş kuvvetler     Dengelenmiş kuvvetler 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12-</w:t>
            </w:r>
          </w:p>
          <w:p w:rsidR="00260A3D" w:rsidRPr="006D6E38" w:rsidRDefault="00260A3D" w:rsidP="006D6E38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</w:rPr>
              <w:object w:dxaOrig="3045" w:dyaOrig="1455">
                <v:shape id="_x0000_i1030" type="#_x0000_t75" style="width:240.75pt;height:62.25pt" o:ole="">
                  <v:imagedata r:id="rId14" o:title=""/>
                </v:shape>
                <o:OLEObject Type="Embed" ProgID="Paint.Picture" ShapeID="_x0000_i1030" DrawAspect="Content" ObjectID="_1482000122" r:id="rId15"/>
              </w:object>
            </w:r>
            <w:r w:rsidRPr="006D6E38">
              <w:rPr>
                <w:b/>
                <w:sz w:val="22"/>
                <w:szCs w:val="22"/>
              </w:rPr>
              <w:t xml:space="preserve">Şekildeki bisikletlinin sürati 50 km/h’tir. </w:t>
            </w:r>
          </w:p>
          <w:p w:rsidR="00260A3D" w:rsidRPr="006D6E38" w:rsidRDefault="00260A3D" w:rsidP="006D6E38">
            <w:pPr>
              <w:ind w:right="284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Buna göre bu bisikletli 2,5 saatte kaç km yol alır?</w:t>
            </w:r>
          </w:p>
          <w:p w:rsidR="00260A3D" w:rsidRPr="006D6E38" w:rsidRDefault="00260A3D" w:rsidP="006D6E38">
            <w:pPr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A) 50</w:t>
            </w:r>
            <w:r w:rsidRPr="006D6E38">
              <w:rPr>
                <w:b/>
                <w:sz w:val="22"/>
                <w:szCs w:val="22"/>
              </w:rPr>
              <w:tab/>
              <w:t xml:space="preserve">              B) 75</w:t>
            </w:r>
            <w:r w:rsidRPr="006D6E38">
              <w:rPr>
                <w:b/>
                <w:sz w:val="22"/>
                <w:szCs w:val="22"/>
              </w:rPr>
              <w:tab/>
              <w:t xml:space="preserve">               C)100</w:t>
            </w:r>
            <w:r w:rsidRPr="006D6E38">
              <w:rPr>
                <w:b/>
                <w:sz w:val="22"/>
                <w:szCs w:val="22"/>
              </w:rPr>
              <w:tab/>
              <w:t xml:space="preserve">              D) 125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19-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Y="-22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35"/>
              <w:gridCol w:w="1620"/>
              <w:gridCol w:w="1800"/>
            </w:tblGrid>
            <w:tr w:rsidR="00260A3D" w:rsidRPr="001D3CF3" w:rsidTr="001D3CF3">
              <w:trPr>
                <w:trHeight w:val="309"/>
              </w:trPr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Madde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Kütle(g)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Hacim(</w:t>
                  </w:r>
                  <w:r w:rsidRPr="001D3CF3">
                    <w:rPr>
                      <w:b/>
                      <w:sz w:val="22"/>
                      <w:szCs w:val="22"/>
                    </w:rPr>
                    <w:t>cm</w:t>
                  </w:r>
                  <w:r w:rsidRPr="001D3CF3">
                    <w:rPr>
                      <w:b/>
                      <w:sz w:val="22"/>
                      <w:szCs w:val="22"/>
                      <w:vertAlign w:val="superscript"/>
                    </w:rPr>
                    <w:t>3</w:t>
                  </w:r>
                  <w:r w:rsidRPr="001D3CF3">
                    <w:rPr>
                      <w:b/>
                      <w:sz w:val="22"/>
                      <w:szCs w:val="22"/>
                    </w:rPr>
                    <w:t>)</w:t>
                  </w:r>
                </w:p>
              </w:tc>
            </w:tr>
            <w:tr w:rsidR="00260A3D" w:rsidRPr="001D3CF3" w:rsidTr="001D3CF3">
              <w:trPr>
                <w:trHeight w:val="309"/>
              </w:trPr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K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6</w:t>
                  </w:r>
                </w:p>
              </w:tc>
            </w:tr>
            <w:tr w:rsidR="00260A3D" w:rsidRPr="001D3CF3" w:rsidTr="001D3CF3">
              <w:trPr>
                <w:trHeight w:val="295"/>
              </w:trPr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8</w:t>
                  </w:r>
                </w:p>
              </w:tc>
            </w:tr>
            <w:tr w:rsidR="00260A3D" w:rsidRPr="001D3CF3" w:rsidTr="001D3CF3">
              <w:trPr>
                <w:trHeight w:val="309"/>
              </w:trPr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10</w:t>
                  </w:r>
                </w:p>
              </w:tc>
            </w:tr>
            <w:tr w:rsidR="00260A3D" w:rsidRPr="001D3CF3" w:rsidTr="001D3CF3">
              <w:trPr>
                <w:trHeight w:val="326"/>
              </w:trPr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0A3D" w:rsidRPr="001D3CF3" w:rsidRDefault="00260A3D" w:rsidP="001D3CF3">
                  <w:pPr>
                    <w:spacing w:line="276" w:lineRule="auto"/>
                    <w:jc w:val="center"/>
                    <w:rPr>
                      <w:b/>
                      <w:noProof/>
                    </w:rPr>
                  </w:pPr>
                  <w:r w:rsidRPr="001D3CF3">
                    <w:rPr>
                      <w:b/>
                      <w:noProof/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Yukarıdaki tabloda kütle ve hacimleri verilen maddelerden hangisinin </w:t>
            </w:r>
            <w:r w:rsidRPr="006D6E38">
              <w:rPr>
                <w:b/>
                <w:sz w:val="22"/>
                <w:szCs w:val="22"/>
                <w:u w:val="single"/>
              </w:rPr>
              <w:t>yoğunluğu en küçüktür?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A) K                   B) L                   C) M                   D) N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20-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_x0000_s1034" type="#_x0000_t16" style="position:absolute;left:0;text-align:left;margin-left:59.2pt;margin-top:-69.25pt;width:99pt;height:77.35pt;z-index:251659776" fillcolor="#c0504d" strokecolor="#f2f2f2" strokeweight="3pt">
                  <v:shadow on="t" type="perspective" color="#622423" opacity=".5" offset="1pt" offset2="-1pt"/>
                  <w10:wrap type="square"/>
                </v:shape>
              </w:pict>
            </w:r>
          </w:p>
          <w:p w:rsidR="00260A3D" w:rsidRPr="006D6E38" w:rsidRDefault="00260A3D" w:rsidP="006D6E38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 xml:space="preserve">75 g kütleli şekildeki küpün hacmi </w:t>
            </w:r>
          </w:p>
          <w:p w:rsidR="00260A3D" w:rsidRPr="006D6E38" w:rsidRDefault="00260A3D" w:rsidP="006D6E38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25cm</w:t>
            </w:r>
            <w:r w:rsidRPr="006D6E38">
              <w:rPr>
                <w:b/>
                <w:sz w:val="22"/>
                <w:szCs w:val="22"/>
                <w:vertAlign w:val="superscript"/>
              </w:rPr>
              <w:t xml:space="preserve">3 </w:t>
            </w:r>
            <w:r w:rsidRPr="006D6E38">
              <w:rPr>
                <w:b/>
                <w:sz w:val="22"/>
                <w:szCs w:val="22"/>
              </w:rPr>
              <w:t xml:space="preserve">olduğuna göre, </w:t>
            </w:r>
          </w:p>
          <w:p w:rsidR="00260A3D" w:rsidRPr="006D6E38" w:rsidRDefault="00260A3D" w:rsidP="006D6E38">
            <w:pPr>
              <w:spacing w:line="276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6D6E38">
              <w:rPr>
                <w:b/>
                <w:sz w:val="22"/>
                <w:szCs w:val="22"/>
              </w:rPr>
              <w:t xml:space="preserve">bu küp aşağıda yoğunlukları verilen sıvılardan hangisinde </w:t>
            </w:r>
            <w:r w:rsidRPr="006D6E38">
              <w:rPr>
                <w:b/>
                <w:sz w:val="22"/>
                <w:szCs w:val="22"/>
                <w:u w:val="single"/>
              </w:rPr>
              <w:t>yüzer?</w:t>
            </w:r>
          </w:p>
          <w:p w:rsidR="00260A3D" w:rsidRPr="006D6E38" w:rsidRDefault="00260A3D" w:rsidP="006D6E38">
            <w:pPr>
              <w:spacing w:line="276" w:lineRule="auto"/>
              <w:rPr>
                <w:b/>
                <w:sz w:val="22"/>
                <w:szCs w:val="22"/>
              </w:rPr>
            </w:pPr>
          </w:p>
          <w:p w:rsidR="00260A3D" w:rsidRPr="006D6E38" w:rsidRDefault="00260A3D" w:rsidP="006D6E38">
            <w:pPr>
              <w:spacing w:line="276" w:lineRule="auto"/>
              <w:rPr>
                <w:b/>
                <w:sz w:val="22"/>
                <w:szCs w:val="22"/>
              </w:rPr>
            </w:pPr>
            <w:r w:rsidRPr="006D6E38">
              <w:rPr>
                <w:b/>
                <w:sz w:val="22"/>
                <w:szCs w:val="22"/>
              </w:rPr>
              <w:t>A)  1 g/cm</w:t>
            </w:r>
            <w:r w:rsidRPr="006D6E38">
              <w:rPr>
                <w:b/>
                <w:sz w:val="22"/>
                <w:szCs w:val="22"/>
                <w:vertAlign w:val="superscript"/>
              </w:rPr>
              <w:t xml:space="preserve">3  </w:t>
            </w:r>
            <w:r w:rsidRPr="006D6E38">
              <w:rPr>
                <w:b/>
                <w:sz w:val="22"/>
                <w:szCs w:val="22"/>
              </w:rPr>
              <w:t xml:space="preserve">                                              B) 2 g/cm</w:t>
            </w:r>
            <w:r w:rsidRPr="006D6E38">
              <w:rPr>
                <w:b/>
                <w:sz w:val="22"/>
                <w:szCs w:val="22"/>
                <w:vertAlign w:val="superscript"/>
              </w:rPr>
              <w:t>3</w:t>
            </w:r>
            <w:r w:rsidRPr="006D6E38">
              <w:rPr>
                <w:b/>
                <w:sz w:val="22"/>
                <w:szCs w:val="22"/>
              </w:rPr>
              <w:t xml:space="preserve">     C)  3 g/cm</w:t>
            </w:r>
            <w:r w:rsidRPr="006D6E38">
              <w:rPr>
                <w:b/>
                <w:sz w:val="22"/>
                <w:szCs w:val="22"/>
                <w:vertAlign w:val="superscript"/>
              </w:rPr>
              <w:t>3</w:t>
            </w:r>
            <w:r w:rsidRPr="006D6E38">
              <w:rPr>
                <w:b/>
                <w:sz w:val="22"/>
                <w:szCs w:val="22"/>
              </w:rPr>
              <w:t xml:space="preserve">                                               D) 4 g/cm</w:t>
            </w:r>
            <w:r w:rsidRPr="006D6E38">
              <w:rPr>
                <w:b/>
                <w:sz w:val="22"/>
                <w:szCs w:val="22"/>
                <w:vertAlign w:val="superscript"/>
              </w:rPr>
              <w:t>3</w:t>
            </w: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tabs>
                <w:tab w:val="left" w:pos="36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60A3D" w:rsidRPr="006D6E38" w:rsidRDefault="00260A3D" w:rsidP="006D6E38">
            <w:pPr>
              <w:rPr>
                <w:sz w:val="22"/>
                <w:szCs w:val="22"/>
              </w:rPr>
            </w:pPr>
          </w:p>
        </w:tc>
      </w:tr>
    </w:tbl>
    <w:p w:rsidR="00260A3D" w:rsidRPr="00B61F24" w:rsidRDefault="00260A3D" w:rsidP="00B61F24">
      <w:pPr>
        <w:tabs>
          <w:tab w:val="left" w:pos="12693"/>
        </w:tabs>
        <w:rPr>
          <w:b/>
        </w:rPr>
      </w:pPr>
      <w:r w:rsidRPr="00C667ED">
        <w:rPr>
          <w:b/>
        </w:rPr>
        <w:t>Her soru ‘5’ puandır. Başarılar dilerim…</w:t>
      </w:r>
      <w:r w:rsidRPr="00C667ED">
        <w:rPr>
          <w:b/>
        </w:rPr>
        <w:tab/>
      </w:r>
      <w:r>
        <w:rPr>
          <w:b/>
        </w:rPr>
        <w:t xml:space="preserve">               …………….</w:t>
      </w:r>
      <w:r w:rsidRPr="00C667ED">
        <w:rPr>
          <w:b/>
        </w:rPr>
        <w:br w:type="textWrapping" w:clear="all"/>
      </w:r>
      <w:r w:rsidRPr="00C667ED">
        <w:rPr>
          <w:b/>
        </w:rPr>
        <w:tab/>
      </w:r>
      <w:r w:rsidRPr="00C667ED">
        <w:rPr>
          <w:b/>
        </w:rPr>
        <w:tab/>
      </w:r>
      <w:r>
        <w:rPr>
          <w:b/>
        </w:rPr>
        <w:t xml:space="preserve">      Fen Bilimleri Ö</w:t>
      </w:r>
      <w:r w:rsidRPr="00C667ED">
        <w:rPr>
          <w:b/>
        </w:rPr>
        <w:t>ğretmeni</w:t>
      </w:r>
    </w:p>
    <w:sectPr w:rsidR="00260A3D" w:rsidRPr="00B61F24" w:rsidSect="00351D1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B84"/>
    <w:multiLevelType w:val="hybridMultilevel"/>
    <w:tmpl w:val="4740D9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42A11"/>
    <w:multiLevelType w:val="hybridMultilevel"/>
    <w:tmpl w:val="71DEE2B2"/>
    <w:lvl w:ilvl="0" w:tplc="0518D63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528F758B"/>
    <w:multiLevelType w:val="hybridMultilevel"/>
    <w:tmpl w:val="4748F5C4"/>
    <w:lvl w:ilvl="0" w:tplc="4498FA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675876AE"/>
    <w:multiLevelType w:val="hybridMultilevel"/>
    <w:tmpl w:val="3F120278"/>
    <w:lvl w:ilvl="0" w:tplc="DD745C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B95DB8"/>
    <w:multiLevelType w:val="hybridMultilevel"/>
    <w:tmpl w:val="5544A766"/>
    <w:lvl w:ilvl="0" w:tplc="6B96C3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D14"/>
    <w:rsid w:val="00042DC1"/>
    <w:rsid w:val="0007166C"/>
    <w:rsid w:val="000A15DC"/>
    <w:rsid w:val="000C25D5"/>
    <w:rsid w:val="001D3CF3"/>
    <w:rsid w:val="002060CD"/>
    <w:rsid w:val="00241150"/>
    <w:rsid w:val="00260A3D"/>
    <w:rsid w:val="00315F8B"/>
    <w:rsid w:val="00351D14"/>
    <w:rsid w:val="003C58BF"/>
    <w:rsid w:val="004370F6"/>
    <w:rsid w:val="00471A76"/>
    <w:rsid w:val="004B4256"/>
    <w:rsid w:val="004B47AF"/>
    <w:rsid w:val="005E23AF"/>
    <w:rsid w:val="00676811"/>
    <w:rsid w:val="00690F80"/>
    <w:rsid w:val="00696022"/>
    <w:rsid w:val="006D6E38"/>
    <w:rsid w:val="00741867"/>
    <w:rsid w:val="007F039D"/>
    <w:rsid w:val="008178B0"/>
    <w:rsid w:val="008D3BC0"/>
    <w:rsid w:val="008D629A"/>
    <w:rsid w:val="0092440D"/>
    <w:rsid w:val="00965F9C"/>
    <w:rsid w:val="00970318"/>
    <w:rsid w:val="0097619A"/>
    <w:rsid w:val="009F006F"/>
    <w:rsid w:val="00A0589E"/>
    <w:rsid w:val="00AB05DF"/>
    <w:rsid w:val="00AD2756"/>
    <w:rsid w:val="00B1593E"/>
    <w:rsid w:val="00B20C88"/>
    <w:rsid w:val="00B50CA8"/>
    <w:rsid w:val="00B61F24"/>
    <w:rsid w:val="00B8086A"/>
    <w:rsid w:val="00B87F85"/>
    <w:rsid w:val="00C266A1"/>
    <w:rsid w:val="00C40328"/>
    <w:rsid w:val="00C667ED"/>
    <w:rsid w:val="00C85809"/>
    <w:rsid w:val="00D51B21"/>
    <w:rsid w:val="00E1049A"/>
    <w:rsid w:val="00E12268"/>
    <w:rsid w:val="00EC4389"/>
    <w:rsid w:val="00EE72E2"/>
    <w:rsid w:val="00EF31ED"/>
    <w:rsid w:val="00F260CF"/>
    <w:rsid w:val="00F4423D"/>
    <w:rsid w:val="00F50315"/>
    <w:rsid w:val="00F55E7F"/>
    <w:rsid w:val="00F846EA"/>
    <w:rsid w:val="00F92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1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1D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87F8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87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7F85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F260CF"/>
    <w:rPr>
      <w:lang w:eastAsia="en-US"/>
    </w:rPr>
  </w:style>
  <w:style w:type="character" w:styleId="Strong">
    <w:name w:val="Strong"/>
    <w:basedOn w:val="DefaultParagraphFont"/>
    <w:uiPriority w:val="99"/>
    <w:qFormat/>
    <w:rsid w:val="00F260C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060CD"/>
    <w:pPr>
      <w:ind w:left="720"/>
      <w:contextualSpacing/>
    </w:pPr>
    <w:rPr>
      <w:rFonts w:ascii="Arial" w:eastAsia="MS Mincho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325</TotalTime>
  <Pages>3</Pages>
  <Words>911</Words>
  <Characters>5193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</dc:creator>
  <cp:keywords/>
  <dc:description/>
  <cp:lastModifiedBy>fatih</cp:lastModifiedBy>
  <cp:revision>18</cp:revision>
  <dcterms:created xsi:type="dcterms:W3CDTF">2015-01-02T14:01:00Z</dcterms:created>
  <dcterms:modified xsi:type="dcterms:W3CDTF">2015-01-05T19:56:00Z</dcterms:modified>
</cp:coreProperties>
</file>